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8BA" w:rsidRDefault="006B08BA" w:rsidP="00551155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margin-left:214.2pt;margin-top:11.7pt;width:42pt;height:58.5pt;z-index:251658240;visibility:visible">
            <v:imagedata r:id="rId5" o:title=""/>
            <w10:wrap type="square" side="right"/>
          </v:shape>
        </w:pict>
      </w:r>
    </w:p>
    <w:p w:rsidR="006B08BA" w:rsidRDefault="006B08BA" w:rsidP="0055115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Arial CYR" w:hAnsi="Arial CYR" w:cs="Arial CYR"/>
          <w:sz w:val="20"/>
          <w:szCs w:val="20"/>
        </w:rPr>
        <w:br w:type="textWrapping" w:clear="all"/>
      </w:r>
    </w:p>
    <w:p w:rsidR="006B08BA" w:rsidRDefault="006B08BA" w:rsidP="00551155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МУНИЦИПАЛЬНОЕ СОБРАНИЕ</w:t>
      </w:r>
    </w:p>
    <w:p w:rsidR="006B08BA" w:rsidRDefault="006B08BA" w:rsidP="00551155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6B08BA" w:rsidRDefault="006B08BA" w:rsidP="00551155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6B08BA" w:rsidRDefault="006B08BA" w:rsidP="00551155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B08BA" w:rsidRDefault="006B08BA" w:rsidP="00551155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РЕШЕНИЕ</w:t>
      </w:r>
    </w:p>
    <w:p w:rsidR="006B08BA" w:rsidRPr="00F82A18" w:rsidRDefault="006B08BA" w:rsidP="00F82A18">
      <w:pPr>
        <w:jc w:val="center"/>
        <w:rPr>
          <w:rFonts w:ascii="Times New Roman" w:hAnsi="Times New Roman"/>
          <w:sz w:val="28"/>
          <w:szCs w:val="28"/>
        </w:rPr>
      </w:pPr>
    </w:p>
    <w:p w:rsidR="006B08BA" w:rsidRPr="00F82A18" w:rsidRDefault="006B08BA" w:rsidP="00F82A1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«3» февраля 2017г. № 37</w:t>
      </w:r>
    </w:p>
    <w:p w:rsidR="006B08BA" w:rsidRDefault="006B08BA" w:rsidP="00551155">
      <w:pPr>
        <w:pStyle w:val="NoSpacing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 даче согласия на создание муниципального учреждения «Информационно- методический центр управления образования администрации Новобурасского муниципального района Саратовской области»</w:t>
      </w:r>
    </w:p>
    <w:p w:rsidR="006B08BA" w:rsidRPr="00F82A18" w:rsidRDefault="006B08BA" w:rsidP="00F82A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08BA" w:rsidRPr="00F82A18" w:rsidRDefault="006B08BA" w:rsidP="00F82A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82A18">
        <w:rPr>
          <w:rFonts w:ascii="Times New Roman" w:hAnsi="Times New Roman"/>
          <w:sz w:val="28"/>
          <w:szCs w:val="28"/>
        </w:rPr>
        <w:t>Руководствуясь Гражданским кодексом Российской Федерации, Федеральным законом от 06 октября 2003 г. № 131-ФЗ «Об общих принципах организации местного самоупр</w:t>
      </w:r>
      <w:r>
        <w:rPr>
          <w:rFonts w:ascii="Times New Roman" w:hAnsi="Times New Roman"/>
          <w:sz w:val="28"/>
          <w:szCs w:val="28"/>
        </w:rPr>
        <w:t>авления в Российской Федерации»</w:t>
      </w:r>
      <w:r w:rsidRPr="00F82A18">
        <w:rPr>
          <w:rFonts w:ascii="Times New Roman" w:hAnsi="Times New Roman"/>
          <w:sz w:val="28"/>
          <w:szCs w:val="28"/>
        </w:rPr>
        <w:t>, ст. 53 Устава Новобурасского муниципального района Саратовской области, муниципальное Собрание решило:</w:t>
      </w:r>
    </w:p>
    <w:p w:rsidR="006B08BA" w:rsidRPr="00F82A18" w:rsidRDefault="006B08BA" w:rsidP="00F82A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82A18">
        <w:rPr>
          <w:rFonts w:ascii="Times New Roman" w:hAnsi="Times New Roman"/>
          <w:sz w:val="28"/>
          <w:szCs w:val="28"/>
        </w:rPr>
        <w:t>1.Дать согласие администрации Новоб</w:t>
      </w:r>
      <w:r>
        <w:rPr>
          <w:rFonts w:ascii="Times New Roman" w:hAnsi="Times New Roman"/>
          <w:sz w:val="28"/>
          <w:szCs w:val="28"/>
        </w:rPr>
        <w:t>урасского муниципального района</w:t>
      </w:r>
      <w:r w:rsidRPr="00F82A18">
        <w:rPr>
          <w:rFonts w:ascii="Times New Roman" w:hAnsi="Times New Roman"/>
          <w:sz w:val="28"/>
          <w:szCs w:val="28"/>
        </w:rPr>
        <w:t xml:space="preserve"> на создание муниципального учреждения «Информационно- методический центр управления образования администрации Новобурасского муниципального района Саратовской области»</w:t>
      </w:r>
    </w:p>
    <w:p w:rsidR="006B08BA" w:rsidRPr="00F82A18" w:rsidRDefault="006B08BA" w:rsidP="00F82A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82A18">
        <w:rPr>
          <w:rFonts w:ascii="Times New Roman" w:hAnsi="Times New Roman"/>
          <w:sz w:val="28"/>
          <w:szCs w:val="28"/>
        </w:rPr>
        <w:t>2. Администрации Новобурасского муниципального района провести необходимые организационно-технические мероприятия по государственной регистрации муниципального учреждения «Информационно- методический центр управления образования администрации Новобурасского муниципального района Саратовской области»</w:t>
      </w:r>
    </w:p>
    <w:p w:rsidR="006B08BA" w:rsidRPr="00F82A18" w:rsidRDefault="006B08BA" w:rsidP="00F82A1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82A18">
        <w:rPr>
          <w:rFonts w:ascii="Times New Roman" w:hAnsi="Times New Roman"/>
          <w:sz w:val="28"/>
          <w:szCs w:val="28"/>
        </w:rPr>
        <w:t>3.Настоящее решение вступает в силу со дня его подписания и подле</w:t>
      </w:r>
      <w:r>
        <w:rPr>
          <w:rFonts w:ascii="Times New Roman" w:hAnsi="Times New Roman"/>
          <w:sz w:val="28"/>
          <w:szCs w:val="28"/>
        </w:rPr>
        <w:t xml:space="preserve">жит официальному опубликованию </w:t>
      </w:r>
      <w:r w:rsidRPr="00F82A18">
        <w:rPr>
          <w:rFonts w:ascii="Times New Roman" w:hAnsi="Times New Roman"/>
          <w:sz w:val="28"/>
          <w:szCs w:val="28"/>
        </w:rPr>
        <w:t>в МУП «Р</w:t>
      </w:r>
      <w:r>
        <w:rPr>
          <w:rFonts w:ascii="Times New Roman" w:hAnsi="Times New Roman"/>
          <w:sz w:val="28"/>
          <w:szCs w:val="28"/>
        </w:rPr>
        <w:t xml:space="preserve">едакция Новобурасской районной </w:t>
      </w:r>
      <w:r w:rsidRPr="00F82A18">
        <w:rPr>
          <w:rFonts w:ascii="Times New Roman" w:hAnsi="Times New Roman"/>
          <w:sz w:val="28"/>
          <w:szCs w:val="28"/>
        </w:rPr>
        <w:t>газеты "Наше время".</w:t>
      </w:r>
    </w:p>
    <w:p w:rsidR="006B08BA" w:rsidRDefault="006B08BA" w:rsidP="001969CA">
      <w:pPr>
        <w:jc w:val="both"/>
        <w:rPr>
          <w:sz w:val="28"/>
          <w:szCs w:val="28"/>
        </w:rPr>
      </w:pPr>
    </w:p>
    <w:p w:rsidR="006B08BA" w:rsidRDefault="006B08BA" w:rsidP="00551155">
      <w:pPr>
        <w:pStyle w:val="NoSpacing"/>
        <w:rPr>
          <w:b/>
          <w:sz w:val="28"/>
          <w:szCs w:val="28"/>
        </w:rPr>
      </w:pPr>
    </w:p>
    <w:p w:rsidR="006B08BA" w:rsidRDefault="006B08BA" w:rsidP="00551155">
      <w:pPr>
        <w:pStyle w:val="NoSpacing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Председатель муниципального Собрания </w:t>
      </w:r>
    </w:p>
    <w:p w:rsidR="006B08BA" w:rsidRDefault="006B08BA" w:rsidP="00551155">
      <w:pPr>
        <w:pStyle w:val="NoSpacing"/>
        <w:rPr>
          <w:b/>
          <w:sz w:val="28"/>
          <w:szCs w:val="28"/>
        </w:rPr>
      </w:pPr>
      <w:r>
        <w:rPr>
          <w:b/>
          <w:sz w:val="28"/>
          <w:szCs w:val="28"/>
        </w:rPr>
        <w:t>Новобурасского муниципального района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С.И.Дзюбан</w:t>
      </w:r>
    </w:p>
    <w:p w:rsidR="006B08BA" w:rsidRDefault="006B08BA" w:rsidP="00551155">
      <w:pPr>
        <w:pStyle w:val="ConsPlusTitle"/>
        <w:jc w:val="center"/>
      </w:pPr>
    </w:p>
    <w:p w:rsidR="006B08BA" w:rsidRDefault="006B08BA" w:rsidP="00551155">
      <w:pPr>
        <w:pStyle w:val="ConsPlusTitle"/>
        <w:jc w:val="center"/>
      </w:pPr>
    </w:p>
    <w:p w:rsidR="006B08BA" w:rsidRDefault="006B08BA" w:rsidP="00551155">
      <w:pPr>
        <w:pStyle w:val="ConsPlusTitle"/>
      </w:pPr>
    </w:p>
    <w:p w:rsidR="006B08BA" w:rsidRDefault="006B08BA" w:rsidP="00551155">
      <w:pPr>
        <w:pStyle w:val="NoSpacing"/>
        <w:rPr>
          <w:b/>
          <w:sz w:val="28"/>
          <w:szCs w:val="28"/>
        </w:rPr>
      </w:pPr>
      <w:r>
        <w:rPr>
          <w:b/>
          <w:sz w:val="28"/>
          <w:szCs w:val="28"/>
        </w:rPr>
        <w:t>Глава Новобурасского</w:t>
      </w:r>
    </w:p>
    <w:p w:rsidR="006B08BA" w:rsidRDefault="006B08BA" w:rsidP="00551155">
      <w:pPr>
        <w:pStyle w:val="NoSpacing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муниципального района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М.В.Светлов</w:t>
      </w:r>
    </w:p>
    <w:p w:rsidR="006B08BA" w:rsidRDefault="006B08BA" w:rsidP="00CF2406">
      <w:pPr>
        <w:pStyle w:val="NoSpacing"/>
        <w:rPr>
          <w:b/>
          <w:sz w:val="28"/>
          <w:szCs w:val="28"/>
        </w:rPr>
      </w:pPr>
    </w:p>
    <w:sectPr w:rsidR="006B08BA" w:rsidSect="001969CA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AA0AAC8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97681C1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53E33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BE3CB8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36802A4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2B6954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2B6D1F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36C670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9B5CA7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E5CD7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51155"/>
    <w:rsid w:val="000223EF"/>
    <w:rsid w:val="000522F4"/>
    <w:rsid w:val="00074B07"/>
    <w:rsid w:val="000903DF"/>
    <w:rsid w:val="00105ABC"/>
    <w:rsid w:val="001969CA"/>
    <w:rsid w:val="002446D3"/>
    <w:rsid w:val="00551155"/>
    <w:rsid w:val="005A501F"/>
    <w:rsid w:val="00623D13"/>
    <w:rsid w:val="006B08BA"/>
    <w:rsid w:val="006F7329"/>
    <w:rsid w:val="00785F19"/>
    <w:rsid w:val="009C06C9"/>
    <w:rsid w:val="00A13E47"/>
    <w:rsid w:val="00C0260A"/>
    <w:rsid w:val="00C804CA"/>
    <w:rsid w:val="00CF2406"/>
    <w:rsid w:val="00DA79B8"/>
    <w:rsid w:val="00E43BDF"/>
    <w:rsid w:val="00E74F30"/>
    <w:rsid w:val="00EB235E"/>
    <w:rsid w:val="00EE6721"/>
    <w:rsid w:val="00F82A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7329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551155"/>
    <w:rPr>
      <w:rFonts w:ascii="Times New Roman" w:hAnsi="Times New Roman"/>
      <w:sz w:val="20"/>
      <w:szCs w:val="20"/>
    </w:rPr>
  </w:style>
  <w:style w:type="paragraph" w:customStyle="1" w:styleId="ConsPlusNormal">
    <w:name w:val="ConsPlusNormal"/>
    <w:uiPriority w:val="99"/>
    <w:rsid w:val="00551155"/>
    <w:pPr>
      <w:widowControl w:val="0"/>
      <w:autoSpaceDE w:val="0"/>
      <w:autoSpaceDN w:val="0"/>
    </w:pPr>
    <w:rPr>
      <w:rFonts w:cs="Calibri"/>
      <w:szCs w:val="20"/>
    </w:rPr>
  </w:style>
  <w:style w:type="paragraph" w:customStyle="1" w:styleId="ConsPlusTitle">
    <w:name w:val="ConsPlusTitle"/>
    <w:uiPriority w:val="99"/>
    <w:rsid w:val="00551155"/>
    <w:pPr>
      <w:widowControl w:val="0"/>
      <w:autoSpaceDE w:val="0"/>
      <w:autoSpaceDN w:val="0"/>
    </w:pPr>
    <w:rPr>
      <w:rFonts w:cs="Calibri"/>
      <w:b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1409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186</TotalTime>
  <Pages>1</Pages>
  <Words>215</Words>
  <Characters>1232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7</cp:revision>
  <cp:lastPrinted>2017-02-01T06:28:00Z</cp:lastPrinted>
  <dcterms:created xsi:type="dcterms:W3CDTF">2017-01-25T13:33:00Z</dcterms:created>
  <dcterms:modified xsi:type="dcterms:W3CDTF">2017-02-03T04:56:00Z</dcterms:modified>
</cp:coreProperties>
</file>